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207" w:rsidRPr="00513FE6" w:rsidRDefault="007E520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207" w:rsidRPr="00513FE6" w:rsidRDefault="007E520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E5207" w:rsidRPr="00513FE6" w:rsidRDefault="007E520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E5207" w:rsidRPr="00513FE6" w:rsidRDefault="007E520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E5207" w:rsidRDefault="007E5207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E5207" w:rsidRPr="00E40E79" w:rsidRDefault="007E5207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7E5207" w:rsidRPr="00513FE6" w:rsidRDefault="007E520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2837</w:t>
      </w:r>
    </w:p>
    <w:p w:rsidR="007E5207" w:rsidRPr="003C0768" w:rsidRDefault="007E5207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7E5207" w:rsidRPr="00E40E79" w:rsidRDefault="007E5207" w:rsidP="00B05BA8">
      <w:pPr>
        <w:rPr>
          <w:rFonts w:ascii="Century" w:hAnsi="Century"/>
          <w:sz w:val="18"/>
          <w:szCs w:val="26"/>
          <w:lang w:val="uk-UA"/>
        </w:rPr>
      </w:pPr>
    </w:p>
    <w:p w:rsidR="007E5207" w:rsidRPr="003C0768" w:rsidRDefault="007E520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Деревенко Василю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с. Братковичі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E5207" w:rsidRPr="00E40E79" w:rsidRDefault="007E5207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7E5207" w:rsidRPr="003C0768" w:rsidRDefault="007E5207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Деревенко Василю Степановичу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Братковичі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E5207" w:rsidRPr="003C0768" w:rsidRDefault="007E5207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E5207" w:rsidRDefault="007E5207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Деревенко Василю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1,4300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Братковичі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4,3196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4620981000:12:000:0083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7E5207" w:rsidRPr="007C76DF" w:rsidRDefault="007E520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Деревенко Василю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1,4300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Братковичі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E5207" w:rsidRPr="003C0768" w:rsidRDefault="007E520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E5207" w:rsidRPr="003C0768" w:rsidRDefault="007E520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7E5207" w:rsidRDefault="007E5207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E5207" w:rsidRPr="003C0768" w:rsidRDefault="007E5207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7E5207" w:rsidRDefault="007E5207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7E5207" w:rsidSect="007E5207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E5207" w:rsidRPr="003C0768" w:rsidRDefault="007E520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7E5207" w:rsidRPr="003C0768" w:rsidSect="007E5207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7E5207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8F10FA3-3B9B-4635-8E9B-17E70ECB5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309</Words>
  <Characters>2205</Characters>
  <Application>Microsoft Office Word</Application>
  <DocSecurity>0</DocSecurity>
  <Lines>49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